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7"/>
        <w:gridCol w:w="1197"/>
        <w:gridCol w:w="1197"/>
        <w:gridCol w:w="1197"/>
        <w:gridCol w:w="1248"/>
        <w:gridCol w:w="1806"/>
        <w:gridCol w:w="1323"/>
        <w:gridCol w:w="1296"/>
      </w:tblGrid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  <w:rPr>
                <w:b/>
                <w:bCs/>
                <w:color w:val="00B050"/>
              </w:rPr>
            </w:pPr>
            <w:r w:rsidRPr="00EE61B8">
              <w:rPr>
                <w:b/>
                <w:bCs/>
                <w:color w:val="00B050"/>
              </w:rPr>
              <w:t>JOI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rPr>
                <w:b/>
                <w:bCs/>
                <w:color w:val="00B050"/>
              </w:rPr>
              <w:t>D.A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13-14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14-15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15-16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16-17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17-18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18-19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19-20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IX A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DIR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FLOCEA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BIO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TURC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FLOCEA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FIZ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STRAT.O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ANR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FR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BAB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IX B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BUSU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STAN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BIO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TURC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TIC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MARCU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TIC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MARCU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INFO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MARCU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INFO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MARCU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 xml:space="preserve"> IX C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PRUT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REL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ROM.P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M3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ATOD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M3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ATOD</w:t>
            </w:r>
          </w:p>
        </w:tc>
        <w:tc>
          <w:tcPr>
            <w:tcW w:w="1323" w:type="dxa"/>
          </w:tcPr>
          <w:p w:rsidR="00687B24" w:rsidRPr="00EE61B8" w:rsidRDefault="00687B24" w:rsidP="004E388E">
            <w:pPr>
              <w:spacing w:after="0" w:line="240" w:lineRule="auto"/>
            </w:pPr>
            <w:r w:rsidRPr="00EE61B8">
              <w:t>CH</w:t>
            </w:r>
          </w:p>
          <w:p w:rsidR="00687B24" w:rsidRPr="00EE61B8" w:rsidRDefault="00687B24" w:rsidP="004E388E">
            <w:pPr>
              <w:spacing w:after="0" w:line="240" w:lineRule="auto"/>
            </w:pPr>
            <w:r w:rsidRPr="00EE61B8">
              <w:t>TURT</w:t>
            </w:r>
          </w:p>
        </w:tc>
        <w:tc>
          <w:tcPr>
            <w:tcW w:w="1296" w:type="dxa"/>
          </w:tcPr>
          <w:p w:rsidR="00687B24" w:rsidRPr="00EE61B8" w:rsidRDefault="00687B24" w:rsidP="00C5227B">
            <w:pPr>
              <w:spacing w:after="0" w:line="240" w:lineRule="auto"/>
            </w:pPr>
            <w:r w:rsidRPr="00EE61B8">
              <w:t>IST</w:t>
            </w:r>
          </w:p>
          <w:p w:rsidR="00687B24" w:rsidRPr="00EE61B8" w:rsidRDefault="00687B24" w:rsidP="00C5227B">
            <w:pPr>
              <w:spacing w:after="0" w:line="240" w:lineRule="auto"/>
            </w:pPr>
            <w:r w:rsidRPr="00EE61B8">
              <w:t>CRAMA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IX D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SMO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REL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ROM.P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IST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CRAMA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CEN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FR+E+G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STRAT+POP+SMO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IX E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FR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BAB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PRUT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ANT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IST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CRAMA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RISCA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RISCA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IX F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ISAC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POP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M3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IRINEI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RISCA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CH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TURT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FR+G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STRAT+SMO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DIR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RABEI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</w:t>
            </w:r>
            <w:r>
              <w:t>X G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  <w:tc>
          <w:tcPr>
            <w:tcW w:w="1197" w:type="dxa"/>
          </w:tcPr>
          <w:p w:rsidR="00687B24" w:rsidRDefault="00687B24" w:rsidP="00EE61B8">
            <w:pPr>
              <w:spacing w:after="0" w:line="240" w:lineRule="auto"/>
            </w:pPr>
            <w:r>
              <w:t>FR</w:t>
            </w:r>
          </w:p>
          <w:p w:rsidR="00687B24" w:rsidRPr="00EE61B8" w:rsidRDefault="00687B24" w:rsidP="00EE61B8">
            <w:pPr>
              <w:spacing w:after="0" w:line="240" w:lineRule="auto"/>
            </w:pPr>
            <w:r>
              <w:t>MAX. I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SMO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GEO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ISM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RISCA</w:t>
            </w:r>
          </w:p>
        </w:tc>
        <w:tc>
          <w:tcPr>
            <w:tcW w:w="1323" w:type="dxa"/>
          </w:tcPr>
          <w:p w:rsidR="00687B24" w:rsidRPr="00EE61B8" w:rsidRDefault="00687B24" w:rsidP="004E388E">
            <w:pPr>
              <w:spacing w:after="0" w:line="240" w:lineRule="auto"/>
            </w:pPr>
            <w:r w:rsidRPr="00EE61B8">
              <w:t>M2</w:t>
            </w:r>
          </w:p>
          <w:p w:rsidR="00687B24" w:rsidRPr="00EE61B8" w:rsidRDefault="00687B24" w:rsidP="004E388E">
            <w:pPr>
              <w:spacing w:after="0" w:line="240" w:lineRule="auto"/>
            </w:pPr>
            <w:r w:rsidRPr="00EE61B8">
              <w:t>TIBU</w:t>
            </w:r>
          </w:p>
        </w:tc>
        <w:tc>
          <w:tcPr>
            <w:tcW w:w="1296" w:type="dxa"/>
          </w:tcPr>
          <w:p w:rsidR="00687B24" w:rsidRPr="00EE61B8" w:rsidRDefault="00687B24" w:rsidP="004E388E">
            <w:pPr>
              <w:spacing w:after="0" w:line="240" w:lineRule="auto"/>
            </w:pPr>
            <w:r w:rsidRPr="00EE61B8">
              <w:t>CH</w:t>
            </w:r>
          </w:p>
          <w:p w:rsidR="00687B24" w:rsidRPr="00EE61B8" w:rsidRDefault="00687B24" w:rsidP="004E388E">
            <w:pPr>
              <w:spacing w:after="0" w:line="240" w:lineRule="auto"/>
            </w:pPr>
            <w:r w:rsidRPr="00EE61B8">
              <w:t>TURT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IX H</w:t>
            </w:r>
          </w:p>
        </w:tc>
        <w:tc>
          <w:tcPr>
            <w:tcW w:w="1197" w:type="dxa"/>
          </w:tcPr>
          <w:p w:rsidR="00687B24" w:rsidRDefault="00687B24" w:rsidP="00EE61B8">
            <w:pPr>
              <w:spacing w:after="0" w:line="240" w:lineRule="auto"/>
            </w:pPr>
            <w:r>
              <w:t>BIO</w:t>
            </w:r>
          </w:p>
          <w:p w:rsidR="00687B24" w:rsidRPr="00EE61B8" w:rsidRDefault="00687B24" w:rsidP="00EE61B8">
            <w:pPr>
              <w:spacing w:after="0" w:line="240" w:lineRule="auto"/>
            </w:pPr>
            <w:r>
              <w:t>TANASE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M2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SIC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ATOD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FR+E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STRAT+OTT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M2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TIBU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GEO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ISM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ATOD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IX I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CH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TABU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DRANCA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CHEAB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GRIG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FR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BAB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M2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HRAP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IX J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LOG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OLARU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M3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PANA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STAN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FR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BAB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CHEAB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CHEAB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IX K</w:t>
            </w:r>
          </w:p>
        </w:tc>
        <w:tc>
          <w:tcPr>
            <w:tcW w:w="1197" w:type="dxa"/>
          </w:tcPr>
          <w:p w:rsidR="00687B24" w:rsidRDefault="00687B24" w:rsidP="00EE61B8">
            <w:pPr>
              <w:spacing w:after="0" w:line="240" w:lineRule="auto"/>
            </w:pPr>
            <w:r>
              <w:t>M3</w:t>
            </w:r>
          </w:p>
          <w:p w:rsidR="00687B24" w:rsidRPr="00EE61B8" w:rsidRDefault="00687B24" w:rsidP="00EE61B8">
            <w:pPr>
              <w:spacing w:after="0" w:line="240" w:lineRule="auto"/>
            </w:pPr>
            <w:r>
              <w:t>PANAITE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GEO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PANT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M3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PANA</w:t>
            </w:r>
          </w:p>
        </w:tc>
        <w:tc>
          <w:tcPr>
            <w:tcW w:w="1248" w:type="dxa"/>
          </w:tcPr>
          <w:p w:rsidR="00687B24" w:rsidRDefault="00687B24" w:rsidP="00EE61B8">
            <w:pPr>
              <w:spacing w:after="0" w:line="240" w:lineRule="auto"/>
            </w:pPr>
            <w:r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>
              <w:t>IACOB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FIZ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STRAT.O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TIC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PISL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IX L</w:t>
            </w:r>
          </w:p>
        </w:tc>
        <w:tc>
          <w:tcPr>
            <w:tcW w:w="1197" w:type="dxa"/>
          </w:tcPr>
          <w:p w:rsidR="00687B24" w:rsidRDefault="00687B24" w:rsidP="00EE61B8">
            <w:pPr>
              <w:spacing w:after="0" w:line="240" w:lineRule="auto"/>
            </w:pPr>
            <w:r>
              <w:t xml:space="preserve">REL </w:t>
            </w:r>
          </w:p>
          <w:p w:rsidR="00687B24" w:rsidRPr="00EE61B8" w:rsidRDefault="00687B24" w:rsidP="00EE61B8">
            <w:pPr>
              <w:spacing w:after="0" w:line="240" w:lineRule="auto"/>
            </w:pPr>
            <w:r>
              <w:t>ROM. P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LOG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OLARU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GRIG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CH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TURT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M2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ISTO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M2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ISTO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IX M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GEO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PANT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ANT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>
              <w:t>FR</w:t>
            </w:r>
          </w:p>
          <w:p w:rsidR="00687B24" w:rsidRPr="00EE61B8" w:rsidRDefault="00687B24" w:rsidP="00EE61B8">
            <w:pPr>
              <w:spacing w:after="0" w:line="240" w:lineRule="auto"/>
            </w:pPr>
            <w:r>
              <w:t>MAX. I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DRANCA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M3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AMAR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M3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AMAR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IX N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  <w:tc>
          <w:tcPr>
            <w:tcW w:w="1197" w:type="dxa"/>
          </w:tcPr>
          <w:p w:rsidR="00687B24" w:rsidRDefault="00687B24" w:rsidP="00EE61B8">
            <w:pPr>
              <w:spacing w:after="0" w:line="240" w:lineRule="auto"/>
            </w:pPr>
            <w:r>
              <w:t>BIO</w:t>
            </w:r>
          </w:p>
          <w:p w:rsidR="00687B24" w:rsidRPr="00EE61B8" w:rsidRDefault="00687B24" w:rsidP="00EE61B8">
            <w:pPr>
              <w:spacing w:after="0" w:line="240" w:lineRule="auto"/>
            </w:pPr>
            <w:r>
              <w:t>TANASE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POP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IST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CRAMA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E+G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POP+SMO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CEN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M3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AMAR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IX O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POPA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GEO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ISM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DORN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FR+E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STRAT+OTT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FIZ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RAB</w:t>
            </w:r>
          </w:p>
        </w:tc>
        <w:tc>
          <w:tcPr>
            <w:tcW w:w="1323" w:type="dxa"/>
          </w:tcPr>
          <w:p w:rsidR="00687B24" w:rsidRPr="00EE61B8" w:rsidRDefault="00687B24" w:rsidP="0089758E">
            <w:pPr>
              <w:spacing w:after="0" w:line="240" w:lineRule="auto"/>
            </w:pPr>
            <w:r w:rsidRPr="00EE61B8">
              <w:t>IST</w:t>
            </w:r>
          </w:p>
          <w:p w:rsidR="00687B24" w:rsidRPr="00EE61B8" w:rsidRDefault="00687B24" w:rsidP="0089758E">
            <w:pPr>
              <w:spacing w:after="0" w:line="240" w:lineRule="auto"/>
            </w:pPr>
            <w:r w:rsidRPr="00EE61B8">
              <w:t>CRAMA</w:t>
            </w:r>
          </w:p>
        </w:tc>
        <w:tc>
          <w:tcPr>
            <w:tcW w:w="1296" w:type="dxa"/>
          </w:tcPr>
          <w:p w:rsidR="00687B24" w:rsidRDefault="00687B24" w:rsidP="00EE61B8">
            <w:pPr>
              <w:spacing w:after="0" w:line="240" w:lineRule="auto"/>
            </w:pPr>
            <w:r>
              <w:t>M2</w:t>
            </w:r>
          </w:p>
          <w:p w:rsidR="00687B24" w:rsidRPr="00EE61B8" w:rsidRDefault="00687B24" w:rsidP="00EE61B8">
            <w:pPr>
              <w:spacing w:after="0" w:line="240" w:lineRule="auto"/>
            </w:pPr>
            <w:r>
              <w:t>TIBU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X A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BIO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TURC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INFO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MARCU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GEO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ISM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FLOCEA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IACOB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FIZ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STRAT.O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DIR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STRAT.O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X B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NEG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POPA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INFO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MARCU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BIO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TURC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PSIHO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BAGIU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X C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NEG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GEO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PANT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FR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MAX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BIO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TURC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SANDU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SANDU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X D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DIR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BAB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FLOCEA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FIZ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STRAT.O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M3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ISTO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GRIG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ED.FIZ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DIMI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FR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BAB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X E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M2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CRETU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ISAC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DRANCA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CHEAB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ED.FIZ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DIMI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M2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ATOD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X F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DORN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DORN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CH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TURT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STAN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CEN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GRIG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FR+G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STRAT+AGU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X G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M2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REIN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M3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REIN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EDA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SIC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M1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DORN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SMO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FR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MAXI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CEN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X H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DRANCA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CEN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FR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BAB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EDA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SIC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M2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SIC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M3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FLOREA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GRIG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X I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STAN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FIZ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RAB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CEN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GEO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PANT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TIC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PISL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ANT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M3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FLOREA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X J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DIR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TARN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CH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TABU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ANT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FIZ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RAB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PRUT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X K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OTT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ED.FIZ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DIMI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POPA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PRUT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REL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ROM.P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FIZ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RAB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M3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ISTO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X L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VATA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FIZ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RAB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REL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ROM.P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FR+E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GRIG+MAXI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IACOB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TIC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PISL</w:t>
            </w:r>
          </w:p>
        </w:tc>
      </w:tr>
      <w:tr w:rsidR="00687B24" w:rsidRPr="00EE61B8" w:rsidTr="004E388E"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X M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MAT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VATA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E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OTT</w:t>
            </w:r>
          </w:p>
        </w:tc>
        <w:tc>
          <w:tcPr>
            <w:tcW w:w="1197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M2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RISCA</w:t>
            </w:r>
          </w:p>
        </w:tc>
        <w:tc>
          <w:tcPr>
            <w:tcW w:w="1248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ROM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SMO</w:t>
            </w:r>
          </w:p>
        </w:tc>
        <w:tc>
          <w:tcPr>
            <w:tcW w:w="180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GEO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ISM</w:t>
            </w:r>
          </w:p>
        </w:tc>
        <w:tc>
          <w:tcPr>
            <w:tcW w:w="1323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REL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ROM.P</w:t>
            </w:r>
          </w:p>
        </w:tc>
        <w:tc>
          <w:tcPr>
            <w:tcW w:w="1296" w:type="dxa"/>
          </w:tcPr>
          <w:p w:rsidR="00687B24" w:rsidRPr="00EE61B8" w:rsidRDefault="00687B24" w:rsidP="00EE61B8">
            <w:pPr>
              <w:spacing w:after="0" w:line="240" w:lineRule="auto"/>
            </w:pPr>
            <w:r w:rsidRPr="00EE61B8">
              <w:t>FR+G</w:t>
            </w:r>
          </w:p>
          <w:p w:rsidR="00687B24" w:rsidRPr="00EE61B8" w:rsidRDefault="00687B24" w:rsidP="00EE61B8">
            <w:pPr>
              <w:spacing w:after="0" w:line="240" w:lineRule="auto"/>
            </w:pPr>
            <w:r w:rsidRPr="00EE61B8">
              <w:t>STRAT+AGU</w:t>
            </w:r>
          </w:p>
        </w:tc>
      </w:tr>
    </w:tbl>
    <w:p w:rsidR="00687B24" w:rsidRDefault="00687B24" w:rsidP="007C48AB"/>
    <w:p w:rsidR="00687B24" w:rsidRDefault="00687B24"/>
    <w:sectPr w:rsidR="00687B24" w:rsidSect="002B568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48AB"/>
    <w:rsid w:val="000E39AA"/>
    <w:rsid w:val="00146B7F"/>
    <w:rsid w:val="00207652"/>
    <w:rsid w:val="002B1491"/>
    <w:rsid w:val="002B5688"/>
    <w:rsid w:val="002D7599"/>
    <w:rsid w:val="002F32E3"/>
    <w:rsid w:val="003037E5"/>
    <w:rsid w:val="0040716C"/>
    <w:rsid w:val="004543AD"/>
    <w:rsid w:val="004D3F38"/>
    <w:rsid w:val="004D40EF"/>
    <w:rsid w:val="004E388E"/>
    <w:rsid w:val="004F29A9"/>
    <w:rsid w:val="005073F2"/>
    <w:rsid w:val="00512B1A"/>
    <w:rsid w:val="005F0D6C"/>
    <w:rsid w:val="00606213"/>
    <w:rsid w:val="00687B24"/>
    <w:rsid w:val="00717BEA"/>
    <w:rsid w:val="007C48AB"/>
    <w:rsid w:val="00806BB3"/>
    <w:rsid w:val="00841CBC"/>
    <w:rsid w:val="00860DAE"/>
    <w:rsid w:val="00887653"/>
    <w:rsid w:val="0089758E"/>
    <w:rsid w:val="008C3947"/>
    <w:rsid w:val="0094456C"/>
    <w:rsid w:val="009F4EF2"/>
    <w:rsid w:val="00AC36B1"/>
    <w:rsid w:val="00B44CCA"/>
    <w:rsid w:val="00B7116E"/>
    <w:rsid w:val="00B965FC"/>
    <w:rsid w:val="00BF3099"/>
    <w:rsid w:val="00C07BBE"/>
    <w:rsid w:val="00C5227B"/>
    <w:rsid w:val="00C73CE6"/>
    <w:rsid w:val="00CA18B4"/>
    <w:rsid w:val="00CA4D56"/>
    <w:rsid w:val="00CA5A35"/>
    <w:rsid w:val="00D5060D"/>
    <w:rsid w:val="00D60B28"/>
    <w:rsid w:val="00D80167"/>
    <w:rsid w:val="00D87279"/>
    <w:rsid w:val="00DB6750"/>
    <w:rsid w:val="00DC76B9"/>
    <w:rsid w:val="00E26318"/>
    <w:rsid w:val="00E2667D"/>
    <w:rsid w:val="00E51F68"/>
    <w:rsid w:val="00E554C3"/>
    <w:rsid w:val="00E96DA2"/>
    <w:rsid w:val="00EE61B8"/>
    <w:rsid w:val="00F71330"/>
    <w:rsid w:val="00F94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8A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C48A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2</Pages>
  <Words>275</Words>
  <Characters>1572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13</cp:revision>
  <dcterms:created xsi:type="dcterms:W3CDTF">2011-09-25T13:31:00Z</dcterms:created>
  <dcterms:modified xsi:type="dcterms:W3CDTF">2011-10-04T21:45:00Z</dcterms:modified>
</cp:coreProperties>
</file>